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B5DB2" w14:textId="77777777" w:rsidR="009431E3" w:rsidRDefault="009431E3" w:rsidP="009431E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NANCOTHAM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53361F2C" w14:textId="77777777" w:rsidR="009431E3" w:rsidRDefault="009431E3" w:rsidP="009431E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London. Haberdasher.</w:t>
      </w:r>
    </w:p>
    <w:p w14:paraId="5E56CCF3" w14:textId="77777777" w:rsidR="009431E3" w:rsidRDefault="009431E3" w:rsidP="009431E3">
      <w:pPr>
        <w:pStyle w:val="NoSpacing"/>
        <w:jc w:val="both"/>
        <w:rPr>
          <w:rFonts w:cs="Times New Roman"/>
          <w:szCs w:val="24"/>
        </w:rPr>
      </w:pPr>
    </w:p>
    <w:p w14:paraId="43016AAE" w14:textId="77777777" w:rsidR="009431E3" w:rsidRDefault="009431E3" w:rsidP="009431E3">
      <w:pPr>
        <w:pStyle w:val="NoSpacing"/>
        <w:jc w:val="both"/>
        <w:rPr>
          <w:rFonts w:cs="Times New Roman"/>
          <w:szCs w:val="24"/>
        </w:rPr>
      </w:pPr>
    </w:p>
    <w:p w14:paraId="28667E56" w14:textId="77777777" w:rsidR="009431E3" w:rsidRDefault="009431E3" w:rsidP="009431E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William Ratre of Bath, clothier(q.v.), brought a plaint of debt against him.</w:t>
      </w:r>
    </w:p>
    <w:p w14:paraId="7F097D02" w14:textId="77777777" w:rsidR="009431E3" w:rsidRDefault="009431E3" w:rsidP="009431E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3707B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2A0DB8C7" w14:textId="77777777" w:rsidR="009431E3" w:rsidRDefault="009431E3" w:rsidP="009431E3">
      <w:pPr>
        <w:pStyle w:val="NoSpacing"/>
        <w:jc w:val="both"/>
        <w:rPr>
          <w:rFonts w:cs="Times New Roman"/>
          <w:szCs w:val="24"/>
        </w:rPr>
      </w:pPr>
    </w:p>
    <w:p w14:paraId="6B76784A" w14:textId="77777777" w:rsidR="009431E3" w:rsidRDefault="009431E3" w:rsidP="009431E3">
      <w:pPr>
        <w:pStyle w:val="NoSpacing"/>
        <w:jc w:val="both"/>
        <w:rPr>
          <w:rFonts w:cs="Times New Roman"/>
          <w:szCs w:val="24"/>
        </w:rPr>
      </w:pPr>
    </w:p>
    <w:p w14:paraId="3AF1B275" w14:textId="77777777" w:rsidR="009431E3" w:rsidRPr="005B232F" w:rsidRDefault="009431E3" w:rsidP="009431E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20 July 2023</w:t>
      </w:r>
    </w:p>
    <w:p w14:paraId="647156E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78A3E" w14:textId="77777777" w:rsidR="009431E3" w:rsidRDefault="009431E3" w:rsidP="009139A6">
      <w:r>
        <w:separator/>
      </w:r>
    </w:p>
  </w:endnote>
  <w:endnote w:type="continuationSeparator" w:id="0">
    <w:p w14:paraId="12115CED" w14:textId="77777777" w:rsidR="009431E3" w:rsidRDefault="009431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A091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E775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E15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0D016" w14:textId="77777777" w:rsidR="009431E3" w:rsidRDefault="009431E3" w:rsidP="009139A6">
      <w:r>
        <w:separator/>
      </w:r>
    </w:p>
  </w:footnote>
  <w:footnote w:type="continuationSeparator" w:id="0">
    <w:p w14:paraId="5D0F105C" w14:textId="77777777" w:rsidR="009431E3" w:rsidRDefault="009431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999F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BD8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E10E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1E3"/>
    <w:rsid w:val="000666E0"/>
    <w:rsid w:val="002510B7"/>
    <w:rsid w:val="005C130B"/>
    <w:rsid w:val="00826F5C"/>
    <w:rsid w:val="009139A6"/>
    <w:rsid w:val="009431E3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76B98"/>
  <w15:chartTrackingRefBased/>
  <w15:docId w15:val="{9E3B89DD-9013-4CAE-9CA2-81206D4F2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431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2023-09-26T10:13:00Z</dcterms:created>
  <dcterms:modified xsi:type="dcterms:W3CDTF">2023-09-26T10:14:00Z</dcterms:modified>
</cp:coreProperties>
</file>